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213AD2" w14:textId="77777777" w:rsidR="002F52B3" w:rsidRDefault="002F52B3" w:rsidP="00F21AAA">
      <w:pPr>
        <w:tabs>
          <w:tab w:val="left" w:pos="993"/>
          <w:tab w:val="left" w:pos="1134"/>
        </w:tabs>
        <w:rPr>
          <w:rFonts w:cs="Arial"/>
        </w:rPr>
      </w:pPr>
    </w:p>
    <w:p w14:paraId="4BB7FE21" w14:textId="4821D4E4" w:rsidR="000E581B" w:rsidRDefault="000E581B" w:rsidP="00F21AAA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 xml:space="preserve">Številka: </w:t>
      </w:r>
      <w:r w:rsidR="00C9012E" w:rsidRPr="006F5FA8">
        <w:rPr>
          <w:rFonts w:cs="Arial"/>
        </w:rPr>
        <w:t>4300-0001/2023</w:t>
      </w:r>
      <w:r w:rsidR="00857B7D">
        <w:rPr>
          <w:rFonts w:cs="Arial"/>
        </w:rPr>
        <w:t>-2</w:t>
      </w:r>
    </w:p>
    <w:p w14:paraId="3AD0D89C" w14:textId="20ADF7A6" w:rsidR="00622E28" w:rsidRPr="00053BC4" w:rsidRDefault="00F21AAA" w:rsidP="00053BC4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394447">
        <w:rPr>
          <w:rFonts w:cs="Arial"/>
        </w:rPr>
        <w:t xml:space="preserve"> BR</w:t>
      </w:r>
      <w:r>
        <w:rPr>
          <w:rFonts w:cs="Arial"/>
        </w:rPr>
        <w:t>:</w:t>
      </w:r>
      <w:r w:rsidR="00C9012E">
        <w:rPr>
          <w:rFonts w:cs="Arial"/>
        </w:rPr>
        <w:t xml:space="preserve"> </w:t>
      </w:r>
      <w:r w:rsidR="00C9012E" w:rsidRPr="006F5FA8">
        <w:rPr>
          <w:rFonts w:cs="Arial"/>
        </w:rPr>
        <w:t>2023-087</w:t>
      </w:r>
    </w:p>
    <w:p w14:paraId="7912B2BC" w14:textId="4951EA8B" w:rsidR="00B64331" w:rsidRPr="00080520" w:rsidRDefault="00A526AF" w:rsidP="0E061566">
      <w:pPr>
        <w:spacing w:before="120"/>
        <w:jc w:val="center"/>
        <w:rPr>
          <w:rFonts w:cs="Arial"/>
          <w:b/>
          <w:bCs/>
        </w:rPr>
      </w:pPr>
      <w:r w:rsidRPr="0E061566">
        <w:rPr>
          <w:rFonts w:cs="Arial"/>
          <w:b/>
          <w:bCs/>
        </w:rPr>
        <w:t xml:space="preserve">SPISEK </w:t>
      </w:r>
      <w:r w:rsidR="00B64331" w:rsidRPr="0E061566">
        <w:rPr>
          <w:rFonts w:cs="Arial"/>
          <w:b/>
          <w:bCs/>
        </w:rPr>
        <w:t xml:space="preserve">VAŽNEJŠIH </w:t>
      </w:r>
      <w:r w:rsidRPr="0E061566">
        <w:rPr>
          <w:rFonts w:cs="Arial"/>
          <w:b/>
          <w:bCs/>
        </w:rPr>
        <w:t>GRADENJ (REFERENC)</w:t>
      </w:r>
      <w:r w:rsidR="00B64331" w:rsidRPr="0E061566">
        <w:rPr>
          <w:rFonts w:cs="Arial"/>
          <w:b/>
          <w:bCs/>
        </w:rPr>
        <w:t xml:space="preserve"> SODELUJOČEGA PODJETJA</w:t>
      </w:r>
    </w:p>
    <w:p w14:paraId="5D5FBCDF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3CDDAA7A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EE1E0A4" w14:textId="77777777" w:rsidR="006A0A51" w:rsidRDefault="006A0A51" w:rsidP="006A0A51">
      <w:pPr>
        <w:tabs>
          <w:tab w:val="left" w:pos="1083"/>
        </w:tabs>
        <w:rPr>
          <w:rFonts w:cs="Arial"/>
        </w:rPr>
      </w:pPr>
    </w:p>
    <w:p w14:paraId="5A73B0A5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234C8535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36F95445" w14:textId="6B54B3DE" w:rsidR="00053BC4" w:rsidRDefault="00053BC4" w:rsidP="00053BC4">
      <w:pPr>
        <w:jc w:val="both"/>
        <w:rPr>
          <w:rFonts w:cs="Arial"/>
        </w:rPr>
      </w:pPr>
      <w:r>
        <w:rPr>
          <w:rFonts w:cs="Arial"/>
        </w:rPr>
        <w:t xml:space="preserve">Prilagamo seznam referenc uspešno zaključenih </w:t>
      </w:r>
      <w:r w:rsidR="00C9012E">
        <w:rPr>
          <w:rFonts w:cs="Arial"/>
        </w:rPr>
        <w:t xml:space="preserve">referenčnih </w:t>
      </w:r>
      <w:r>
        <w:rPr>
          <w:rFonts w:cs="Arial"/>
        </w:rPr>
        <w:t>projektov skladno z zahtevami iz OBR – 2.06 (Pogoji za ugotavljanje sposobnosti in usposobljenosti ponudnika).</w:t>
      </w:r>
    </w:p>
    <w:tbl>
      <w:tblPr>
        <w:tblW w:w="146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1652"/>
        <w:gridCol w:w="2894"/>
        <w:gridCol w:w="1377"/>
        <w:gridCol w:w="4584"/>
        <w:gridCol w:w="1559"/>
        <w:gridCol w:w="2057"/>
      </w:tblGrid>
      <w:tr w:rsidR="00C9012E" w:rsidRPr="00080520" w14:paraId="404E472A" w14:textId="6A702922" w:rsidTr="00C9012E">
        <w:trPr>
          <w:trHeight w:val="541"/>
        </w:trPr>
        <w:tc>
          <w:tcPr>
            <w:tcW w:w="551" w:type="dxa"/>
            <w:vAlign w:val="center"/>
          </w:tcPr>
          <w:p w14:paraId="73A488D3" w14:textId="77777777" w:rsidR="00C9012E" w:rsidRPr="001A5069" w:rsidRDefault="00C9012E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652" w:type="dxa"/>
            <w:vAlign w:val="center"/>
          </w:tcPr>
          <w:p w14:paraId="0A22025D" w14:textId="77777777" w:rsidR="00C9012E" w:rsidRPr="001A5069" w:rsidRDefault="00C9012E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2894" w:type="dxa"/>
            <w:vAlign w:val="center"/>
          </w:tcPr>
          <w:p w14:paraId="55C15910" w14:textId="31E83CEB" w:rsidR="00C9012E" w:rsidRPr="001A5069" w:rsidRDefault="00C9012E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377" w:type="dxa"/>
            <w:vAlign w:val="center"/>
          </w:tcPr>
          <w:p w14:paraId="63490991" w14:textId="69F69154" w:rsidR="00C9012E" w:rsidRPr="001A5069" w:rsidRDefault="00C9012E" w:rsidP="00C9012E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4584" w:type="dxa"/>
            <w:vAlign w:val="center"/>
          </w:tcPr>
          <w:p w14:paraId="253888F1" w14:textId="77777777" w:rsidR="00C9012E" w:rsidRDefault="00C9012E" w:rsidP="00262B4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Naziv objekta </w:t>
            </w:r>
            <w:r w:rsidRPr="001A5069">
              <w:rPr>
                <w:rFonts w:cs="Arial"/>
              </w:rPr>
              <w:t>in vrsta del</w:t>
            </w:r>
          </w:p>
          <w:p w14:paraId="7582AC40" w14:textId="60C01BCF" w:rsidR="00F96F02" w:rsidRPr="001A5069" w:rsidRDefault="00F96F02" w:rsidP="00262B40">
            <w:pPr>
              <w:jc w:val="center"/>
              <w:rPr>
                <w:rFonts w:cs="Arial"/>
              </w:rPr>
            </w:pPr>
            <w:r w:rsidRPr="00ED719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(ponudnik vrsto del opiše na tak način, da bo lahko naročnik ugotovil katera rešitev oz. način izvedbe je bila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/je bil</w:t>
            </w:r>
            <w:r w:rsidRPr="00ED719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pri referenčnem projektu izvedena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/izveden</w:t>
            </w:r>
            <w:r w:rsidRPr="00ED719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14:paraId="5D57DAA1" w14:textId="5F18BA3E" w:rsidR="00C9012E" w:rsidRPr="001A5069" w:rsidRDefault="00C9012E" w:rsidP="00EB1B2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Kvadratura </w:t>
            </w:r>
            <w:bookmarkStart w:id="0" w:name="_GoBack"/>
            <w:bookmarkEnd w:id="0"/>
          </w:p>
        </w:tc>
        <w:tc>
          <w:tcPr>
            <w:tcW w:w="2057" w:type="dxa"/>
            <w:vAlign w:val="center"/>
          </w:tcPr>
          <w:p w14:paraId="7AE30FA2" w14:textId="77777777" w:rsidR="00C9012E" w:rsidRDefault="00C9012E" w:rsidP="00B64331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Datum zaključka izvedbe </w:t>
            </w:r>
          </w:p>
          <w:p w14:paraId="0E6B2A9B" w14:textId="0160D549" w:rsidR="00C9012E" w:rsidRPr="001A5069" w:rsidRDefault="00C9012E" w:rsidP="00B64331">
            <w:pPr>
              <w:jc w:val="center"/>
              <w:rPr>
                <w:rFonts w:cs="Arial"/>
              </w:rPr>
            </w:pPr>
            <w:r w:rsidRPr="00C9012E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dd.mm.ll)</w:t>
            </w:r>
          </w:p>
        </w:tc>
      </w:tr>
      <w:tr w:rsidR="00C9012E" w:rsidRPr="00080520" w14:paraId="528E050B" w14:textId="14192A9C" w:rsidTr="00C9012E">
        <w:trPr>
          <w:trHeight w:val="357"/>
        </w:trPr>
        <w:tc>
          <w:tcPr>
            <w:tcW w:w="551" w:type="dxa"/>
          </w:tcPr>
          <w:p w14:paraId="160CDB58" w14:textId="77777777" w:rsidR="00C9012E" w:rsidRPr="00080520" w:rsidRDefault="00C9012E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06478495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1652" w:type="dxa"/>
          </w:tcPr>
          <w:p w14:paraId="00B5F1CB" w14:textId="77777777" w:rsidR="00C9012E" w:rsidRDefault="00C9012E" w:rsidP="00B33ED1">
            <w:pPr>
              <w:rPr>
                <w:rFonts w:cs="Arial"/>
              </w:rPr>
            </w:pPr>
          </w:p>
          <w:p w14:paraId="5F09ABEC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2894" w:type="dxa"/>
          </w:tcPr>
          <w:p w14:paraId="111558E7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1377" w:type="dxa"/>
          </w:tcPr>
          <w:p w14:paraId="309F8360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4584" w:type="dxa"/>
          </w:tcPr>
          <w:p w14:paraId="7B003E87" w14:textId="0400E00A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536BAC1D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2057" w:type="dxa"/>
          </w:tcPr>
          <w:p w14:paraId="64B6C41A" w14:textId="77777777" w:rsidR="00C9012E" w:rsidRPr="00080520" w:rsidRDefault="00C9012E" w:rsidP="00B33ED1">
            <w:pPr>
              <w:rPr>
                <w:rFonts w:cs="Arial"/>
              </w:rPr>
            </w:pPr>
          </w:p>
        </w:tc>
      </w:tr>
      <w:tr w:rsidR="00C9012E" w:rsidRPr="00080520" w14:paraId="5AED87CB" w14:textId="06D51FDB" w:rsidTr="00C9012E">
        <w:trPr>
          <w:trHeight w:val="357"/>
        </w:trPr>
        <w:tc>
          <w:tcPr>
            <w:tcW w:w="551" w:type="dxa"/>
          </w:tcPr>
          <w:p w14:paraId="2D644A8B" w14:textId="77777777" w:rsidR="00C9012E" w:rsidRPr="00080520" w:rsidRDefault="00C9012E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7B8C7E46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1652" w:type="dxa"/>
          </w:tcPr>
          <w:p w14:paraId="57D54415" w14:textId="77777777" w:rsidR="00C9012E" w:rsidRDefault="00C9012E" w:rsidP="00B33ED1">
            <w:pPr>
              <w:rPr>
                <w:rFonts w:cs="Arial"/>
              </w:rPr>
            </w:pPr>
          </w:p>
          <w:p w14:paraId="2BA1AED3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2894" w:type="dxa"/>
          </w:tcPr>
          <w:p w14:paraId="74BC9C48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1377" w:type="dxa"/>
          </w:tcPr>
          <w:p w14:paraId="2ADBDCD2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4584" w:type="dxa"/>
          </w:tcPr>
          <w:p w14:paraId="02C468E0" w14:textId="727FC600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43F81073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2057" w:type="dxa"/>
          </w:tcPr>
          <w:p w14:paraId="1E9BD2AA" w14:textId="77777777" w:rsidR="00C9012E" w:rsidRPr="00080520" w:rsidRDefault="00C9012E" w:rsidP="00B33ED1">
            <w:pPr>
              <w:rPr>
                <w:rFonts w:cs="Arial"/>
              </w:rPr>
            </w:pPr>
          </w:p>
        </w:tc>
      </w:tr>
      <w:tr w:rsidR="00C9012E" w:rsidRPr="00080520" w14:paraId="3A0BC27B" w14:textId="12E40F11" w:rsidTr="00C9012E">
        <w:trPr>
          <w:trHeight w:val="357"/>
        </w:trPr>
        <w:tc>
          <w:tcPr>
            <w:tcW w:w="551" w:type="dxa"/>
          </w:tcPr>
          <w:p w14:paraId="657F4DE3" w14:textId="77777777" w:rsidR="00C9012E" w:rsidRPr="00080520" w:rsidRDefault="00C9012E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5FDBE0D1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1652" w:type="dxa"/>
          </w:tcPr>
          <w:p w14:paraId="114CAC96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2894" w:type="dxa"/>
          </w:tcPr>
          <w:p w14:paraId="4585B73B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1377" w:type="dxa"/>
          </w:tcPr>
          <w:p w14:paraId="285DE0F1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4584" w:type="dxa"/>
          </w:tcPr>
          <w:p w14:paraId="35D329E0" w14:textId="4FB330A4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00FA4F3E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2057" w:type="dxa"/>
          </w:tcPr>
          <w:p w14:paraId="1DBEC156" w14:textId="77777777" w:rsidR="00C9012E" w:rsidRPr="00080520" w:rsidRDefault="00C9012E" w:rsidP="00B33ED1">
            <w:pPr>
              <w:rPr>
                <w:rFonts w:cs="Arial"/>
              </w:rPr>
            </w:pPr>
          </w:p>
        </w:tc>
      </w:tr>
      <w:tr w:rsidR="00C9012E" w:rsidRPr="00080520" w14:paraId="61BBF6E7" w14:textId="16D391DD" w:rsidTr="00C9012E">
        <w:trPr>
          <w:trHeight w:val="357"/>
        </w:trPr>
        <w:tc>
          <w:tcPr>
            <w:tcW w:w="551" w:type="dxa"/>
          </w:tcPr>
          <w:p w14:paraId="7030BD8A" w14:textId="77777777" w:rsidR="00C9012E" w:rsidRPr="00080520" w:rsidRDefault="00C9012E" w:rsidP="00B33ED1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18E438FE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1652" w:type="dxa"/>
          </w:tcPr>
          <w:p w14:paraId="066B2472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2894" w:type="dxa"/>
          </w:tcPr>
          <w:p w14:paraId="5761D76B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1377" w:type="dxa"/>
          </w:tcPr>
          <w:p w14:paraId="5CC1D5BF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4584" w:type="dxa"/>
          </w:tcPr>
          <w:p w14:paraId="5F9211F0" w14:textId="348B3D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01C71DE0" w14:textId="77777777" w:rsidR="00C9012E" w:rsidRPr="00080520" w:rsidRDefault="00C9012E" w:rsidP="00B33ED1">
            <w:pPr>
              <w:rPr>
                <w:rFonts w:cs="Arial"/>
              </w:rPr>
            </w:pPr>
          </w:p>
        </w:tc>
        <w:tc>
          <w:tcPr>
            <w:tcW w:w="2057" w:type="dxa"/>
          </w:tcPr>
          <w:p w14:paraId="4ED1CD40" w14:textId="77777777" w:rsidR="00C9012E" w:rsidRPr="00080520" w:rsidRDefault="00C9012E" w:rsidP="00B33ED1">
            <w:pPr>
              <w:rPr>
                <w:rFonts w:cs="Arial"/>
              </w:rPr>
            </w:pPr>
          </w:p>
        </w:tc>
      </w:tr>
    </w:tbl>
    <w:p w14:paraId="3E5799F3" w14:textId="611257E0" w:rsidR="003F71AF" w:rsidRPr="00536D3B" w:rsidRDefault="003F71AF" w:rsidP="00B64331">
      <w:pPr>
        <w:jc w:val="both"/>
        <w:rPr>
          <w:rFonts w:cs="Arial"/>
          <w:sz w:val="20"/>
          <w:szCs w:val="20"/>
        </w:rPr>
      </w:pPr>
    </w:p>
    <w:p w14:paraId="4FC01B35" w14:textId="77777777" w:rsidR="00B64331" w:rsidRDefault="003F718D" w:rsidP="00B6433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  <w:t>___________________________________</w:t>
      </w:r>
    </w:p>
    <w:p w14:paraId="596AAE13" w14:textId="75305BB3" w:rsidR="0091751F" w:rsidRPr="000F3639" w:rsidRDefault="006A0A51" w:rsidP="003F71A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 w:rsidR="00B64331">
        <w:rPr>
          <w:rFonts w:cs="Arial"/>
        </w:rPr>
        <w:tab/>
      </w:r>
      <w:r>
        <w:rPr>
          <w:rFonts w:cs="Arial"/>
        </w:rPr>
        <w:t xml:space="preserve">  </w:t>
      </w:r>
      <w:r w:rsidR="00B64331">
        <w:rPr>
          <w:rFonts w:cs="Arial"/>
        </w:rPr>
        <w:tab/>
        <w:t>Podpis zakonitega zastopnika</w:t>
      </w:r>
    </w:p>
    <w:p w14:paraId="409416D4" w14:textId="77777777" w:rsidR="00C9012E" w:rsidRDefault="00C9012E" w:rsidP="0091751F">
      <w:pPr>
        <w:jc w:val="both"/>
        <w:rPr>
          <w:rFonts w:cs="Arial"/>
          <w:i/>
        </w:rPr>
      </w:pPr>
    </w:p>
    <w:p w14:paraId="6A8B57C4" w14:textId="612A8939" w:rsidR="00C9012E" w:rsidRDefault="00B64331" w:rsidP="0091751F">
      <w:pPr>
        <w:jc w:val="both"/>
        <w:rPr>
          <w:rFonts w:cs="Arial"/>
          <w:i/>
        </w:rPr>
      </w:pPr>
      <w:r w:rsidRPr="0091751F">
        <w:rPr>
          <w:rFonts w:cs="Arial"/>
          <w:i/>
        </w:rPr>
        <w:t xml:space="preserve">Obrazec izpolniti </w:t>
      </w:r>
      <w:r w:rsidR="00C9012E">
        <w:rPr>
          <w:rFonts w:cs="Arial"/>
          <w:i/>
        </w:rPr>
        <w:t>tisto sodelujoče podjetje, ki izpolnjuje pogoj (ponudnik in/ali soponudnik in/ali podizvajalec).</w:t>
      </w:r>
    </w:p>
    <w:sectPr w:rsidR="00C9012E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5F1C5" w14:textId="77777777" w:rsidR="00B12F72" w:rsidRDefault="00B12F72">
      <w:r>
        <w:separator/>
      </w:r>
    </w:p>
  </w:endnote>
  <w:endnote w:type="continuationSeparator" w:id="0">
    <w:p w14:paraId="3E43E976" w14:textId="77777777" w:rsidR="00B12F72" w:rsidRDefault="00B1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20378" w14:textId="6E7E4056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053BC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053BC4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00C9850B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3712D52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B1B2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B1B2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268A7" w14:textId="77777777" w:rsidR="00B12F72" w:rsidRDefault="00B12F72">
      <w:r>
        <w:separator/>
      </w:r>
    </w:p>
  </w:footnote>
  <w:footnote w:type="continuationSeparator" w:id="0">
    <w:p w14:paraId="0FDE84AA" w14:textId="77777777" w:rsidR="00B12F72" w:rsidRDefault="00B12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C706D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5F57E53D" w:rsidR="00C0552D" w:rsidRPr="00AC706D" w:rsidRDefault="00AC706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AC706D">
            <w:rPr>
              <w:rFonts w:cs="Arial"/>
              <w:color w:val="000000"/>
              <w:sz w:val="16"/>
              <w:szCs w:val="16"/>
            </w:rPr>
            <w:t>NMV</w:t>
          </w:r>
          <w:r w:rsidR="00CC4D63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A71EC">
            <w:rPr>
              <w:rFonts w:cs="Arial"/>
              <w:color w:val="000000"/>
              <w:sz w:val="16"/>
              <w:szCs w:val="16"/>
            </w:rPr>
            <w:t>-</w:t>
          </w:r>
          <w:r w:rsidR="00CC4D63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A71EC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AC706D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13E80465" w:rsidR="00C0552D" w:rsidRPr="00AC706D" w:rsidRDefault="00123242" w:rsidP="00262B40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AC706D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AC706D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AC706D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AC706D">
            <w:rPr>
              <w:rFonts w:cs="Arial"/>
              <w:color w:val="000000"/>
              <w:sz w:val="16"/>
              <w:szCs w:val="16"/>
            </w:rPr>
            <w:t>10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3BC4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D3F"/>
    <w:rsid w:val="002618E0"/>
    <w:rsid w:val="00262B4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52B3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84E82"/>
    <w:rsid w:val="00394447"/>
    <w:rsid w:val="003A4F1F"/>
    <w:rsid w:val="003B36FC"/>
    <w:rsid w:val="003C0B6A"/>
    <w:rsid w:val="003C485B"/>
    <w:rsid w:val="003D1272"/>
    <w:rsid w:val="003E4CFC"/>
    <w:rsid w:val="003E5C55"/>
    <w:rsid w:val="003F0DE7"/>
    <w:rsid w:val="003F4DE6"/>
    <w:rsid w:val="003F4FB3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15523"/>
    <w:rsid w:val="00515775"/>
    <w:rsid w:val="0051745B"/>
    <w:rsid w:val="005216E6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57B7D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270E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06D"/>
    <w:rsid w:val="00AC72E5"/>
    <w:rsid w:val="00AC7641"/>
    <w:rsid w:val="00AD3618"/>
    <w:rsid w:val="00AF0AD6"/>
    <w:rsid w:val="00AF4886"/>
    <w:rsid w:val="00AF5B85"/>
    <w:rsid w:val="00B021F9"/>
    <w:rsid w:val="00B12F72"/>
    <w:rsid w:val="00B14E3F"/>
    <w:rsid w:val="00B16F2C"/>
    <w:rsid w:val="00B20079"/>
    <w:rsid w:val="00B200E4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1B66"/>
    <w:rsid w:val="00C62735"/>
    <w:rsid w:val="00C64A95"/>
    <w:rsid w:val="00C71FA6"/>
    <w:rsid w:val="00C82B34"/>
    <w:rsid w:val="00C9012E"/>
    <w:rsid w:val="00C9531D"/>
    <w:rsid w:val="00C97729"/>
    <w:rsid w:val="00CA54F0"/>
    <w:rsid w:val="00CB008E"/>
    <w:rsid w:val="00CB0D95"/>
    <w:rsid w:val="00CC4D63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92C6A"/>
    <w:rsid w:val="00D97FA4"/>
    <w:rsid w:val="00DA0B86"/>
    <w:rsid w:val="00DA71EC"/>
    <w:rsid w:val="00DB3E61"/>
    <w:rsid w:val="00DB7058"/>
    <w:rsid w:val="00DE590E"/>
    <w:rsid w:val="00DF116B"/>
    <w:rsid w:val="00DF3D50"/>
    <w:rsid w:val="00E029F3"/>
    <w:rsid w:val="00E02C2C"/>
    <w:rsid w:val="00E0340C"/>
    <w:rsid w:val="00E121E8"/>
    <w:rsid w:val="00E3300C"/>
    <w:rsid w:val="00E43C3D"/>
    <w:rsid w:val="00E526FC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B1B23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AAA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96F02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01585D35"/>
    <w:rsid w:val="0E06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632B640-3CE6-4C05-8510-26E6E902A4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64E798-6F72-4AB3-BFA5-761D102F5E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D7B52E-7883-4F88-B8F4-F81460BB42E9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84314E3E-4F25-437C-87BA-8C3B3E7BC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165</Words>
  <Characters>946</Characters>
  <Application>Microsoft Office Word</Application>
  <DocSecurity>0</DocSecurity>
  <Lines>7</Lines>
  <Paragraphs>2</Paragraphs>
  <ScaleCrop>false</ScaleCrop>
  <Company>ZRSBR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60</cp:revision>
  <cp:lastPrinted>2016-06-20T06:36:00Z</cp:lastPrinted>
  <dcterms:created xsi:type="dcterms:W3CDTF">2015-08-19T11:27:00Z</dcterms:created>
  <dcterms:modified xsi:type="dcterms:W3CDTF">2023-02-13T14:15:00Z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